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4F5385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605</w:t>
      </w:r>
    </w:p>
    <w:p w14:paraId="0AE5EFFE" w14:textId="2A59274A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515C66">
        <w:rPr>
          <w:b/>
          <w:noProof/>
          <w:sz w:val="24"/>
        </w:rPr>
        <w:t>3509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C632" w14:textId="77777777" w:rsidR="007C32F8" w:rsidRDefault="007C32F8">
      <w:pPr>
        <w:spacing w:after="0"/>
      </w:pPr>
      <w:r>
        <w:separator/>
      </w:r>
    </w:p>
  </w:endnote>
  <w:endnote w:type="continuationSeparator" w:id="0">
    <w:p w14:paraId="1146198D" w14:textId="77777777" w:rsidR="007C32F8" w:rsidRDefault="007C3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9707" w14:textId="77777777" w:rsidR="007C32F8" w:rsidRDefault="007C32F8">
      <w:pPr>
        <w:spacing w:after="0"/>
      </w:pPr>
      <w:r>
        <w:separator/>
      </w:r>
    </w:p>
  </w:footnote>
  <w:footnote w:type="continuationSeparator" w:id="0">
    <w:p w14:paraId="4C0677C4" w14:textId="77777777" w:rsidR="007C32F8" w:rsidRDefault="007C3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161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nokia-rev3</cp:lastModifiedBy>
  <cp:revision>9</cp:revision>
  <cp:lastPrinted>2002-04-23T07:10:00Z</cp:lastPrinted>
  <dcterms:created xsi:type="dcterms:W3CDTF">2022-11-17T08:57:00Z</dcterms:created>
  <dcterms:modified xsi:type="dcterms:W3CDTF">2022-11-18T10:01:00Z</dcterms:modified>
</cp:coreProperties>
</file>